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82E1A" w14:textId="77777777" w:rsidR="002454C8" w:rsidRDefault="002454C8" w:rsidP="002454C8">
      <w:pPr>
        <w:pStyle w:val="NoSpacing"/>
      </w:pPr>
      <w:r>
        <w:rPr>
          <w:u w:val="single"/>
        </w:rPr>
        <w:t>John RAYNER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14:paraId="2BCD89D1" w14:textId="77777777" w:rsidR="002454C8" w:rsidRDefault="002454C8" w:rsidP="002454C8">
      <w:pPr>
        <w:pStyle w:val="NoSpacing"/>
      </w:pPr>
      <w:r>
        <w:t>Chaplain.</w:t>
      </w:r>
    </w:p>
    <w:p w14:paraId="072CDFC3" w14:textId="77777777" w:rsidR="002454C8" w:rsidRDefault="002454C8" w:rsidP="002454C8">
      <w:pPr>
        <w:pStyle w:val="NoSpacing"/>
      </w:pPr>
    </w:p>
    <w:p w14:paraId="5F90DE3B" w14:textId="77777777" w:rsidR="002454C8" w:rsidRDefault="002454C8" w:rsidP="002454C8">
      <w:pPr>
        <w:pStyle w:val="NoSpacing"/>
      </w:pPr>
    </w:p>
    <w:p w14:paraId="53AA6595" w14:textId="77777777" w:rsidR="002454C8" w:rsidRDefault="002454C8" w:rsidP="002454C8">
      <w:pPr>
        <w:pStyle w:val="NoSpacing"/>
      </w:pPr>
      <w:r>
        <w:t>21 Jun.1482</w:t>
      </w:r>
      <w:r>
        <w:tab/>
        <w:t xml:space="preserve">He was instituted to the chantry of </w:t>
      </w:r>
      <w:proofErr w:type="spellStart"/>
      <w:proofErr w:type="gramStart"/>
      <w:r>
        <w:t>St.Michael</w:t>
      </w:r>
      <w:proofErr w:type="spellEnd"/>
      <w:proofErr w:type="gramEnd"/>
      <w:r>
        <w:t xml:space="preserve"> and </w:t>
      </w:r>
      <w:proofErr w:type="spellStart"/>
      <w:r>
        <w:t>St.Peter</w:t>
      </w:r>
      <w:proofErr w:type="spellEnd"/>
      <w:r>
        <w:t xml:space="preserve"> in </w:t>
      </w:r>
      <w:proofErr w:type="spellStart"/>
      <w:r>
        <w:t>St.Helen’s</w:t>
      </w:r>
      <w:proofErr w:type="spellEnd"/>
    </w:p>
    <w:p w14:paraId="4B07F166" w14:textId="77777777" w:rsidR="002454C8" w:rsidRDefault="002454C8" w:rsidP="002454C8">
      <w:pPr>
        <w:pStyle w:val="NoSpacing"/>
      </w:pPr>
      <w:r>
        <w:tab/>
      </w:r>
      <w:r>
        <w:tab/>
        <w:t>church, Stonegate, York.</w:t>
      </w:r>
    </w:p>
    <w:p w14:paraId="0AC4C1F4" w14:textId="77777777" w:rsidR="002454C8" w:rsidRDefault="002454C8" w:rsidP="002454C8">
      <w:pPr>
        <w:pStyle w:val="NoSpacing"/>
      </w:pPr>
      <w:r>
        <w:tab/>
      </w:r>
      <w:r>
        <w:tab/>
        <w:t>(“The Register of Thomas Rotherham, Archbishop of York 1480-1500</w:t>
      </w:r>
    </w:p>
    <w:p w14:paraId="395176B2" w14:textId="77777777" w:rsidR="002454C8" w:rsidRDefault="002454C8" w:rsidP="002454C8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p.19)</w:t>
      </w:r>
    </w:p>
    <w:p w14:paraId="05436854" w14:textId="77777777" w:rsidR="002454C8" w:rsidRDefault="002454C8" w:rsidP="002454C8">
      <w:pPr>
        <w:pStyle w:val="NoSpacing"/>
      </w:pPr>
    </w:p>
    <w:p w14:paraId="060613F2" w14:textId="77777777" w:rsidR="002454C8" w:rsidRDefault="002454C8" w:rsidP="002454C8">
      <w:pPr>
        <w:pStyle w:val="NoSpacing"/>
      </w:pPr>
    </w:p>
    <w:p w14:paraId="3237CB95" w14:textId="77777777" w:rsidR="002454C8" w:rsidRDefault="002454C8" w:rsidP="002454C8">
      <w:pPr>
        <w:pStyle w:val="NoSpacing"/>
      </w:pPr>
      <w:r>
        <w:t>24 April 2019</w:t>
      </w:r>
    </w:p>
    <w:p w14:paraId="50DC5A71" w14:textId="77777777" w:rsidR="006B2F86" w:rsidRPr="00E71FC3" w:rsidRDefault="002454C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725C2" w14:textId="77777777" w:rsidR="002454C8" w:rsidRDefault="002454C8" w:rsidP="00E71FC3">
      <w:pPr>
        <w:spacing w:after="0" w:line="240" w:lineRule="auto"/>
      </w:pPr>
      <w:r>
        <w:separator/>
      </w:r>
    </w:p>
  </w:endnote>
  <w:endnote w:type="continuationSeparator" w:id="0">
    <w:p w14:paraId="264980F2" w14:textId="77777777" w:rsidR="002454C8" w:rsidRDefault="002454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A71B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67738" w14:textId="77777777" w:rsidR="002454C8" w:rsidRDefault="002454C8" w:rsidP="00E71FC3">
      <w:pPr>
        <w:spacing w:after="0" w:line="240" w:lineRule="auto"/>
      </w:pPr>
      <w:r>
        <w:separator/>
      </w:r>
    </w:p>
  </w:footnote>
  <w:footnote w:type="continuationSeparator" w:id="0">
    <w:p w14:paraId="40C7193F" w14:textId="77777777" w:rsidR="002454C8" w:rsidRDefault="002454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4C8"/>
    <w:rsid w:val="001A7C09"/>
    <w:rsid w:val="002454C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39825"/>
  <w15:chartTrackingRefBased/>
  <w15:docId w15:val="{B006161A-0BCB-40B5-8676-B43539822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2019-05-04T18:21:00Z</dcterms:created>
  <dcterms:modified xsi:type="dcterms:W3CDTF">2019-05-04T18:22:00Z</dcterms:modified>
</cp:coreProperties>
</file>